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843" w:rsidRPr="001C698B" w:rsidRDefault="00EC3843" w:rsidP="00CA0E1E">
      <w:pPr>
        <w:keepNext/>
        <w:spacing w:after="0" w:line="240" w:lineRule="auto"/>
        <w:jc w:val="right"/>
        <w:outlineLvl w:val="3"/>
        <w:rPr>
          <w:rFonts w:ascii="Times New Roman" w:hAnsi="Times New Roman"/>
          <w:bCs/>
          <w:sz w:val="28"/>
          <w:szCs w:val="20"/>
          <w:lang w:eastAsia="ru-RU"/>
        </w:rPr>
      </w:pPr>
      <w:r w:rsidRPr="001C698B">
        <w:rPr>
          <w:rFonts w:ascii="Times New Roman" w:hAnsi="Times New Roman"/>
          <w:bCs/>
          <w:sz w:val="28"/>
          <w:szCs w:val="20"/>
          <w:lang w:eastAsia="ru-RU"/>
        </w:rPr>
        <w:t>ПРОЄКТ</w:t>
      </w:r>
    </w:p>
    <w:p w:rsidR="00EC3843" w:rsidRPr="001C698B" w:rsidRDefault="00EC3843" w:rsidP="00CA0E1E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1C698B">
        <w:rPr>
          <w:rFonts w:ascii="Times New Roman" w:hAnsi="Times New Roman"/>
          <w:b/>
          <w:bCs/>
          <w:sz w:val="28"/>
          <w:szCs w:val="20"/>
          <w:lang w:eastAsia="ru-RU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51.05pt" o:ole="" fillcolor="window">
            <v:imagedata r:id="rId4" o:title=""/>
          </v:shape>
          <o:OLEObject Type="Embed" ProgID="Paint.Picture" ShapeID="_x0000_i1025" DrawAspect="Content" ObjectID="_1653737035" r:id="rId5"/>
        </w:object>
      </w:r>
    </w:p>
    <w:p w:rsidR="00EC3843" w:rsidRPr="001C698B" w:rsidRDefault="00EC3843" w:rsidP="00CA0E1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:rsidR="00EC3843" w:rsidRPr="001C698B" w:rsidRDefault="00EC3843" w:rsidP="00CA0E1E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bCs/>
          <w:i/>
          <w:sz w:val="28"/>
          <w:szCs w:val="28"/>
          <w:lang w:eastAsia="ru-RU"/>
        </w:rPr>
        <w:t>Пологівська районна рада</w:t>
      </w:r>
    </w:p>
    <w:p w:rsidR="00EC3843" w:rsidRPr="001C698B" w:rsidRDefault="00EC3843" w:rsidP="00CA0E1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Запорізької області</w:t>
      </w:r>
    </w:p>
    <w:p w:rsidR="00EC3843" w:rsidRPr="001C698B" w:rsidRDefault="00EC3843" w:rsidP="00CA0E1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сьомого скликання</w:t>
      </w:r>
    </w:p>
    <w:p w:rsidR="00EC3843" w:rsidRPr="001C698B" w:rsidRDefault="00EC3843" w:rsidP="00CA0E1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п’ятдесята позачергова сесія</w:t>
      </w:r>
    </w:p>
    <w:p w:rsidR="00EC3843" w:rsidRPr="001C698B" w:rsidRDefault="00EC3843" w:rsidP="00CA0E1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1C698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Р і ш е н н я</w:t>
      </w:r>
    </w:p>
    <w:p w:rsidR="00EC3843" w:rsidRPr="001C698B" w:rsidRDefault="00EC3843" w:rsidP="00CA0E1E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1C698B">
        <w:rPr>
          <w:rFonts w:ascii="Times New Roman" w:hAnsi="Times New Roman"/>
          <w:sz w:val="28"/>
          <w:szCs w:val="24"/>
          <w:lang w:eastAsia="ru-RU"/>
        </w:rPr>
        <w:t xml:space="preserve">_________ 2020 року                                                                                   №___ </w:t>
      </w:r>
    </w:p>
    <w:p w:rsidR="00EC3843" w:rsidRPr="001C698B" w:rsidRDefault="00EC3843" w:rsidP="00CA0E1E">
      <w:pPr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рішень </w:t>
      </w:r>
    </w:p>
    <w:p w:rsidR="00EC3843" w:rsidRPr="001C698B" w:rsidRDefault="00EC3843" w:rsidP="00CA0E1E">
      <w:pPr>
        <w:spacing w:after="0" w:line="240" w:lineRule="exact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районної ради</w:t>
      </w:r>
    </w:p>
    <w:p w:rsidR="00EC3843" w:rsidRPr="001C698B" w:rsidRDefault="00EC3843" w:rsidP="00CA0E1E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EC3843" w:rsidRPr="001C698B" w:rsidRDefault="00EC3843" w:rsidP="00CA0E1E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1C698B">
        <w:rPr>
          <w:rFonts w:ascii="Times New Roman" w:hAnsi="Times New Roman"/>
          <w:sz w:val="28"/>
          <w:szCs w:val="24"/>
          <w:lang w:eastAsia="ru-RU"/>
        </w:rPr>
        <w:tab/>
        <w:t>Керуючись статтею 43 Закону України «Про місцеве самоврядування в Україні», Законом України «Про внесення змін до деяких законодавчих актів України» від 19.12.2017 № 2249-VІІІ, розпорядження голови Пологівської районної державної адміністрації від 23.01.2020 № 33 «Про внесення змін до розпорядження голови районної державної адміністрації  від 20.12.2019 № 307 «Про затвердження граничної штатної чисельності працівників Пологівської районної державної адміністрації Запорізької області», Пологівська районна рада ВИРІШИЛА:</w:t>
      </w:r>
    </w:p>
    <w:p w:rsidR="00EC3843" w:rsidRPr="001C698B" w:rsidRDefault="00EC3843" w:rsidP="00CA0E1E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EC3843" w:rsidRPr="001C698B" w:rsidRDefault="00EC3843" w:rsidP="00C227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1. Внести зміни до таких рішень районної ради:</w:t>
      </w:r>
    </w:p>
    <w:p w:rsidR="00EC3843" w:rsidRPr="001C698B" w:rsidRDefault="00EC3843" w:rsidP="00C227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4"/>
          <w:lang w:eastAsia="ru-RU"/>
        </w:rPr>
        <w:t>- від 23.12.2016 № 7</w:t>
      </w:r>
      <w:r w:rsidRPr="001C698B">
        <w:t xml:space="preserve"> «</w:t>
      </w:r>
      <w:r w:rsidRPr="001C698B">
        <w:rPr>
          <w:rFonts w:ascii="Times New Roman" w:hAnsi="Times New Roman"/>
          <w:sz w:val="28"/>
          <w:szCs w:val="24"/>
          <w:lang w:eastAsia="ru-RU"/>
        </w:rPr>
        <w:t xml:space="preserve">Про районну Програму розвитку фізичної культури і </w:t>
      </w:r>
      <w:r w:rsidRPr="001C698B">
        <w:rPr>
          <w:rFonts w:ascii="Times New Roman" w:hAnsi="Times New Roman"/>
          <w:sz w:val="28"/>
          <w:szCs w:val="28"/>
          <w:lang w:eastAsia="ru-RU"/>
        </w:rPr>
        <w:t>спорту на 2017-2021 роки»;</w:t>
      </w:r>
    </w:p>
    <w:p w:rsidR="00EC3843" w:rsidRPr="001C698B" w:rsidRDefault="00EC3843" w:rsidP="00C227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- від</w:t>
      </w:r>
      <w:r w:rsidRPr="001C698B">
        <w:rPr>
          <w:rFonts w:ascii="Times New Roman" w:hAnsi="Times New Roman"/>
          <w:sz w:val="28"/>
          <w:szCs w:val="28"/>
        </w:rPr>
        <w:t xml:space="preserve"> 16.06.2017 № 3 «Про районну цільову Програму національно-патріотичного виховання молоді  на 2017-2021 роки»;</w:t>
      </w:r>
    </w:p>
    <w:p w:rsidR="00EC3843" w:rsidRPr="001C698B" w:rsidRDefault="00EC3843" w:rsidP="006B6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- від</w:t>
      </w:r>
      <w:r w:rsidRPr="001C698B">
        <w:rPr>
          <w:rFonts w:ascii="Times New Roman" w:hAnsi="Times New Roman"/>
          <w:sz w:val="28"/>
          <w:szCs w:val="28"/>
        </w:rPr>
        <w:t xml:space="preserve"> 16.06.2017 № 4 «</w:t>
      </w:r>
      <w:r w:rsidRPr="001C698B">
        <w:rPr>
          <w:rFonts w:ascii="Times New Roman" w:hAnsi="Times New Roman"/>
          <w:sz w:val="28"/>
          <w:szCs w:val="28"/>
          <w:lang w:eastAsia="ru-RU"/>
        </w:rPr>
        <w:t>Про районну цільову Програму «Молодь Пологівського краю на 2017-2021 роки»;</w:t>
      </w:r>
    </w:p>
    <w:p w:rsidR="00EC3843" w:rsidRPr="001C698B" w:rsidRDefault="00EC3843" w:rsidP="006B6C42">
      <w:pPr>
        <w:spacing w:after="0" w:line="240" w:lineRule="auto"/>
        <w:ind w:firstLine="709"/>
        <w:jc w:val="both"/>
      </w:pPr>
      <w:r w:rsidRPr="001C698B">
        <w:rPr>
          <w:rFonts w:ascii="Times New Roman" w:hAnsi="Times New Roman"/>
          <w:sz w:val="28"/>
          <w:szCs w:val="24"/>
          <w:lang w:eastAsia="ru-RU"/>
        </w:rPr>
        <w:t>- від</w:t>
      </w:r>
      <w:r w:rsidRPr="001C698B">
        <w:rPr>
          <w:rFonts w:ascii="Times New Roman" w:hAnsi="Times New Roman"/>
          <w:sz w:val="28"/>
          <w:szCs w:val="28"/>
          <w:lang w:eastAsia="ru-RU"/>
        </w:rPr>
        <w:t xml:space="preserve"> 21.04.2017 № 4 «Про Програму розвитку та функціонування української мови в Пологівському районі на 2017-2020 роки» (зі змінами та доповненнями); </w:t>
      </w:r>
    </w:p>
    <w:p w:rsidR="00EC3843" w:rsidRPr="001C698B" w:rsidRDefault="00EC3843" w:rsidP="006B6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- від 24.06.2016 № 4 «Про Програму «Інклюзивна освіта» на               2016-2020 роки» (зі змінами та доповненнями);</w:t>
      </w:r>
    </w:p>
    <w:p w:rsidR="00EC3843" w:rsidRPr="001C698B" w:rsidRDefault="00EC3843" w:rsidP="00CA5F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- від</w:t>
      </w:r>
      <w:r w:rsidRPr="001C698B">
        <w:rPr>
          <w:rFonts w:ascii="Times New Roman" w:hAnsi="Times New Roman"/>
          <w:sz w:val="28"/>
          <w:szCs w:val="28"/>
        </w:rPr>
        <w:t xml:space="preserve"> </w:t>
      </w:r>
      <w:r w:rsidRPr="001C698B">
        <w:rPr>
          <w:rFonts w:ascii="Times New Roman" w:hAnsi="Times New Roman"/>
          <w:bCs/>
          <w:sz w:val="28"/>
          <w:szCs w:val="28"/>
        </w:rPr>
        <w:t>30.11.2017 № 3 «Про Програму розвитку освіти Пологівського району на 2018-2022 роки» (зі змінами та доповненнями);</w:t>
      </w:r>
    </w:p>
    <w:p w:rsidR="00EC3843" w:rsidRPr="001C698B" w:rsidRDefault="00EC3843" w:rsidP="00CA0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1C698B">
        <w:rPr>
          <w:rFonts w:ascii="Times New Roman" w:hAnsi="Times New Roman"/>
          <w:sz w:val="28"/>
          <w:szCs w:val="24"/>
          <w:lang w:eastAsia="ru-RU"/>
        </w:rPr>
        <w:t>- від 14.11.2019 року № 1 «Про районну Програму «Шкільний автобус» на 2020 рік» (зі змінами та доповненнями)</w:t>
      </w:r>
      <w:r w:rsidRPr="001C698B">
        <w:rPr>
          <w:rFonts w:ascii="Times New Roman" w:hAnsi="Times New Roman"/>
          <w:sz w:val="28"/>
          <w:szCs w:val="28"/>
          <w:lang w:eastAsia="ru-RU"/>
        </w:rPr>
        <w:t>; а саме: у тексті словосполучення «відділ освіти, молоді та спорту» в усіх відмінках замінити на «сектор освіти, молоді та спорту».</w:t>
      </w:r>
    </w:p>
    <w:p w:rsidR="00EC3843" w:rsidRPr="001C698B" w:rsidRDefault="00EC3843" w:rsidP="00CA0E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2. 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EC3843" w:rsidRPr="001C698B" w:rsidRDefault="00EC3843" w:rsidP="00CA0E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Голова ради</w:t>
      </w:r>
      <w:r w:rsidRPr="001C698B">
        <w:rPr>
          <w:rFonts w:ascii="Times New Roman" w:hAnsi="Times New Roman"/>
          <w:sz w:val="28"/>
          <w:szCs w:val="28"/>
          <w:lang w:eastAsia="ru-RU"/>
        </w:rPr>
        <w:tab/>
      </w:r>
      <w:r w:rsidRPr="001C698B">
        <w:rPr>
          <w:rFonts w:ascii="Times New Roman" w:hAnsi="Times New Roman"/>
          <w:sz w:val="28"/>
          <w:szCs w:val="28"/>
          <w:lang w:eastAsia="ru-RU"/>
        </w:rPr>
        <w:tab/>
      </w:r>
      <w:r w:rsidRPr="001C698B">
        <w:rPr>
          <w:rFonts w:ascii="Times New Roman" w:hAnsi="Times New Roman"/>
          <w:sz w:val="28"/>
          <w:szCs w:val="28"/>
          <w:lang w:eastAsia="ru-RU"/>
        </w:rPr>
        <w:tab/>
      </w:r>
      <w:r w:rsidRPr="001C698B">
        <w:rPr>
          <w:rFonts w:ascii="Times New Roman" w:hAnsi="Times New Roman"/>
          <w:sz w:val="28"/>
          <w:szCs w:val="28"/>
          <w:lang w:eastAsia="ru-RU"/>
        </w:rPr>
        <w:tab/>
      </w:r>
      <w:r w:rsidRPr="001C698B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О.П. Покутній</w:t>
      </w: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Проєкт рішення підготовлений</w:t>
      </w: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 xml:space="preserve">сектором освіти, молоді та спорту                                       </w:t>
      </w: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Завідувач сектору                                                                          Л.В. Дорофєєва</w:t>
      </w: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Аркуш погодження додається</w:t>
      </w: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ПОЯСНЮВАЛЬНА ЗАПИСКА</w:t>
      </w:r>
    </w:p>
    <w:p w:rsidR="00EC3843" w:rsidRPr="001C698B" w:rsidRDefault="00EC3843" w:rsidP="00CA0E1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до проєкту рішення Пологівської районної ради</w:t>
      </w:r>
    </w:p>
    <w:p w:rsidR="00EC3843" w:rsidRPr="001C698B" w:rsidRDefault="00EC3843" w:rsidP="00CA0E1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AF6739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Про внесення змін до рішень районної ради</w:t>
      </w:r>
    </w:p>
    <w:p w:rsidR="00EC3843" w:rsidRPr="001C698B" w:rsidRDefault="00EC3843" w:rsidP="00CA0E1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 xml:space="preserve">Проєкт рішення розроблено відповідно до </w:t>
      </w:r>
      <w:r w:rsidRPr="001C698B">
        <w:rPr>
          <w:rFonts w:ascii="Times New Roman" w:hAnsi="Times New Roman"/>
          <w:sz w:val="28"/>
          <w:szCs w:val="24"/>
          <w:lang w:eastAsia="ru-RU"/>
        </w:rPr>
        <w:t>статті 43 Закону України «Про місцеве самоврядування в Україні», Законом України «Про внесення змін до деяких законодавчих актів України» від 19.12.2017 № 2249-VІІІ, розпорядження голови Пологівської районної державної адміністрації від 23.01.2020 № 33 «Про внесення змін до розпорядження голови районної державної адміністрації  від 20.12.2019 № 307 «Про затвердження граничної штатної чисельності працівників Пологівської районної державної адміністрації Запорізької області»</w:t>
      </w:r>
      <w:r w:rsidRPr="001C698B">
        <w:rPr>
          <w:rFonts w:ascii="Times New Roman" w:hAnsi="Times New Roman"/>
          <w:sz w:val="28"/>
          <w:szCs w:val="28"/>
          <w:lang w:eastAsia="ru-RU"/>
        </w:rPr>
        <w:t xml:space="preserve">. Необхідність прийняття зазначеного рішення пов’язана з перейменуванням відділу освіти, молоді та спорту Пологівської районної державної адміністрації  Запорізької області в сектор освіти, молоді та спорту Пологівської районної державної адміністрації  Запорізької області. </w:t>
      </w:r>
    </w:p>
    <w:p w:rsidR="00EC3843" w:rsidRPr="001C698B" w:rsidRDefault="00EC3843" w:rsidP="00CA0E1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Реалізація цього рішення сприятиме забезпеченню продовження роботи щодо створення умов навчання у закладах загальної середньої для дітей Пологівського району.</w:t>
      </w:r>
    </w:p>
    <w:p w:rsidR="00EC3843" w:rsidRPr="001C698B" w:rsidRDefault="00EC3843" w:rsidP="00CA0E1E">
      <w:pPr>
        <w:spacing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 xml:space="preserve">Завідувач сектору освіти, </w:t>
      </w:r>
    </w:p>
    <w:p w:rsidR="00EC3843" w:rsidRPr="001C698B" w:rsidRDefault="00EC3843" w:rsidP="00CA0E1E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698B">
        <w:rPr>
          <w:rFonts w:ascii="Times New Roman" w:hAnsi="Times New Roman"/>
          <w:sz w:val="28"/>
          <w:szCs w:val="28"/>
          <w:lang w:eastAsia="ru-RU"/>
        </w:rPr>
        <w:t>молоді та спорту райдержадміністрації</w:t>
      </w:r>
      <w:r w:rsidRPr="001C698B">
        <w:rPr>
          <w:rFonts w:ascii="Times New Roman" w:hAnsi="Times New Roman"/>
          <w:sz w:val="28"/>
          <w:szCs w:val="28"/>
          <w:lang w:eastAsia="ru-RU"/>
        </w:rPr>
        <w:tab/>
      </w:r>
      <w:r w:rsidRPr="001C698B">
        <w:rPr>
          <w:rFonts w:ascii="Times New Roman" w:hAnsi="Times New Roman"/>
          <w:sz w:val="28"/>
          <w:szCs w:val="28"/>
          <w:lang w:eastAsia="ru-RU"/>
        </w:rPr>
        <w:tab/>
      </w:r>
      <w:r w:rsidRPr="001C698B">
        <w:rPr>
          <w:rFonts w:ascii="Times New Roman" w:hAnsi="Times New Roman"/>
          <w:sz w:val="28"/>
          <w:szCs w:val="28"/>
          <w:lang w:eastAsia="ru-RU"/>
        </w:rPr>
        <w:tab/>
      </w:r>
      <w:r w:rsidRPr="001C698B">
        <w:rPr>
          <w:rFonts w:ascii="Times New Roman" w:hAnsi="Times New Roman"/>
          <w:sz w:val="28"/>
          <w:szCs w:val="28"/>
          <w:lang w:eastAsia="ru-RU"/>
        </w:rPr>
        <w:tab/>
        <w:t xml:space="preserve">     Л.В. Дорофєєва</w:t>
      </w:r>
    </w:p>
    <w:p w:rsidR="00EC3843" w:rsidRPr="001C698B" w:rsidRDefault="00EC3843" w:rsidP="00CA0E1E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3843" w:rsidRPr="001C698B" w:rsidRDefault="00EC3843" w:rsidP="00CA0E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C3843" w:rsidRPr="001C698B" w:rsidRDefault="00EC3843" w:rsidP="00CA0E1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C3843" w:rsidRPr="001C698B" w:rsidRDefault="00EC3843">
      <w:bookmarkStart w:id="0" w:name="_GoBack"/>
      <w:bookmarkEnd w:id="0"/>
    </w:p>
    <w:sectPr w:rsidR="00EC3843" w:rsidRPr="001C698B" w:rsidSect="003F2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91A"/>
    <w:rsid w:val="001C698B"/>
    <w:rsid w:val="00260D73"/>
    <w:rsid w:val="003727FC"/>
    <w:rsid w:val="003F23A0"/>
    <w:rsid w:val="003F26C3"/>
    <w:rsid w:val="004063DF"/>
    <w:rsid w:val="004109EE"/>
    <w:rsid w:val="004E1143"/>
    <w:rsid w:val="005023E0"/>
    <w:rsid w:val="005712E1"/>
    <w:rsid w:val="00665B57"/>
    <w:rsid w:val="006B6C42"/>
    <w:rsid w:val="007422E6"/>
    <w:rsid w:val="007578C6"/>
    <w:rsid w:val="007E1E33"/>
    <w:rsid w:val="00870321"/>
    <w:rsid w:val="009A060B"/>
    <w:rsid w:val="00A524EB"/>
    <w:rsid w:val="00A93075"/>
    <w:rsid w:val="00AF6739"/>
    <w:rsid w:val="00B477DE"/>
    <w:rsid w:val="00C227DE"/>
    <w:rsid w:val="00C65A6D"/>
    <w:rsid w:val="00CA0E1E"/>
    <w:rsid w:val="00CA5F0C"/>
    <w:rsid w:val="00DB4473"/>
    <w:rsid w:val="00DC2FF8"/>
    <w:rsid w:val="00E3733F"/>
    <w:rsid w:val="00E86CDD"/>
    <w:rsid w:val="00EC3843"/>
    <w:rsid w:val="00EF01CB"/>
    <w:rsid w:val="00F4091A"/>
    <w:rsid w:val="00F61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6C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524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24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2231</Words>
  <Characters>1272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HP4540</dc:creator>
  <cp:keywords/>
  <dc:description/>
  <cp:lastModifiedBy>admin</cp:lastModifiedBy>
  <cp:revision>3</cp:revision>
  <cp:lastPrinted>2020-06-01T10:41:00Z</cp:lastPrinted>
  <dcterms:created xsi:type="dcterms:W3CDTF">2020-06-11T05:10:00Z</dcterms:created>
  <dcterms:modified xsi:type="dcterms:W3CDTF">2020-06-15T11:38:00Z</dcterms:modified>
</cp:coreProperties>
</file>